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8270D2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>ชื่องานบริการ เรื่อง ............................................................................................................................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มีผลการสำรวจ/ประเมินความพึงพอใจ ตั้งแต่ร้อยละ 80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</w:rPr>
              <w:t xml:space="preserve">–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AA5331" w:rsidRDefault="00AA5331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876C97" w:rsidRDefault="0081531C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A45BCE" w:rsidRDefault="00A45BCE" w:rsidP="00F01F4C">
      <w:pPr>
        <w:pStyle w:val="FootnoteText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F44C1">
        <w:rPr>
          <w:rFonts w:ascii="TH SarabunPSK" w:hAnsi="TH SarabunPSK" w:cs="TH SarabunPSK" w:hint="cs"/>
          <w:color w:val="000000"/>
          <w:sz w:val="30"/>
          <w:szCs w:val="30"/>
          <w:cs/>
        </w:rPr>
        <w:t>หาก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สำนัก/หน่วยงาน ไม่มีการดำเนินการตามตัวชี้วัดนี้ ให้นำน้ำหนักไปไว้ที่ตัวชี้วัดที่</w:t>
      </w:r>
      <w:r>
        <w:rPr>
          <w:rFonts w:ascii="TH SarabunPSK" w:hAnsi="TH SarabunPSK" w:cs="TH SarabunPSK"/>
          <w:color w:val="000000"/>
          <w:sz w:val="30"/>
          <w:szCs w:val="30"/>
        </w:rPr>
        <w:t xml:space="preserve"> 7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AA5D39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</w:t>
      </w:r>
      <w:r w:rsidRPr="00AA5D39">
        <w:rPr>
          <w:rFonts w:ascii="TH SarabunPSK" w:hAnsi="TH SarabunPSK" w:cs="TH SarabunPSK"/>
          <w:sz w:val="30"/>
          <w:szCs w:val="30"/>
          <w:cs/>
        </w:rPr>
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D2D1A" w:rsidRPr="00775AFF" w:rsidTr="00326426">
        <w:tc>
          <w:tcPr>
            <w:tcW w:w="371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25F7" w:rsidRPr="00BD38CC" w:rsidTr="00326426">
        <w:trPr>
          <w:trHeight w:val="679"/>
        </w:trPr>
        <w:tc>
          <w:tcPr>
            <w:tcW w:w="3710" w:type="dxa"/>
          </w:tcPr>
          <w:p w:rsidR="004125F7" w:rsidRPr="00BD38CC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BD38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BD38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BD38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D38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BD38C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BD38C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BD38C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BD38C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BD38C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BD38CC" w:rsidRDefault="00D51FAE" w:rsidP="008270D2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D38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BD38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BD38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8270D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  <w:bookmarkStart w:id="0" w:name="_GoBack"/>
            <w:bookmarkEnd w:id="0"/>
          </w:p>
        </w:tc>
        <w:tc>
          <w:tcPr>
            <w:tcW w:w="1416" w:type="dxa"/>
          </w:tcPr>
          <w:p w:rsidR="004125F7" w:rsidRPr="00BD38CC" w:rsidRDefault="00BD38CC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BD38CC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BD38CC" w:rsidRDefault="00BD38CC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D38CC">
              <w:rPr>
                <w:rFonts w:ascii="TH SarabunPSK" w:hAnsi="TH SarabunPSK" w:cs="TH SarabunPSK"/>
                <w:sz w:val="30"/>
                <w:szCs w:val="30"/>
                <w:cs/>
              </w:rPr>
              <w:t>ระดับ 3</w:t>
            </w:r>
          </w:p>
        </w:tc>
        <w:tc>
          <w:tcPr>
            <w:tcW w:w="1275" w:type="dxa"/>
          </w:tcPr>
          <w:p w:rsidR="004125F7" w:rsidRPr="00BD38CC" w:rsidRDefault="00BD38CC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D38C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  <w:tr w:rsidR="00C91314" w:rsidRPr="00B81EE2" w:rsidTr="0079238E">
        <w:trPr>
          <w:jc w:val="center"/>
        </w:trPr>
        <w:tc>
          <w:tcPr>
            <w:tcW w:w="405" w:type="dxa"/>
          </w:tcPr>
          <w:p w:rsidR="00C91314" w:rsidRPr="00C91314" w:rsidRDefault="00C91314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91314" w:rsidRPr="001F71A5" w:rsidRDefault="00C91314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59F" w:rsidRDefault="00C9159F">
      <w:r>
        <w:separator/>
      </w:r>
    </w:p>
  </w:endnote>
  <w:endnote w:type="continuationSeparator" w:id="0">
    <w:p w:rsidR="00C9159F" w:rsidRDefault="00C91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A0C" w:rsidRDefault="00314A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A0C" w:rsidRDefault="00314A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59F" w:rsidRDefault="00C9159F">
      <w:r>
        <w:separator/>
      </w:r>
    </w:p>
  </w:footnote>
  <w:footnote w:type="continuationSeparator" w:id="0">
    <w:p w:rsidR="00C9159F" w:rsidRDefault="00C91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A0C" w:rsidRDefault="00314A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14A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C17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14A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C17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A0C" w:rsidRDefault="00314A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C34"/>
    <w:rsid w:val="002B1B75"/>
    <w:rsid w:val="002B358D"/>
    <w:rsid w:val="002C3150"/>
    <w:rsid w:val="002D2D1A"/>
    <w:rsid w:val="002E4335"/>
    <w:rsid w:val="002F5233"/>
    <w:rsid w:val="00302AEC"/>
    <w:rsid w:val="00304585"/>
    <w:rsid w:val="00310929"/>
    <w:rsid w:val="00314A0C"/>
    <w:rsid w:val="003176C6"/>
    <w:rsid w:val="00326426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270D2"/>
    <w:rsid w:val="008353E7"/>
    <w:rsid w:val="00840204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A53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38CC"/>
    <w:rsid w:val="00BD7A20"/>
    <w:rsid w:val="00BF37CD"/>
    <w:rsid w:val="00C148B8"/>
    <w:rsid w:val="00C30715"/>
    <w:rsid w:val="00C44E71"/>
    <w:rsid w:val="00C55FFC"/>
    <w:rsid w:val="00C7208E"/>
    <w:rsid w:val="00C76612"/>
    <w:rsid w:val="00C91314"/>
    <w:rsid w:val="00C9159F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D53BC-F7B7-4BBB-B700-B7B26B78E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49</TotalTime>
  <Pages>2</Pages>
  <Words>691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31</cp:revision>
  <cp:lastPrinted>2015-01-19T07:15:00Z</cp:lastPrinted>
  <dcterms:created xsi:type="dcterms:W3CDTF">2017-01-06T01:59:00Z</dcterms:created>
  <dcterms:modified xsi:type="dcterms:W3CDTF">2018-02-01T09:32:00Z</dcterms:modified>
</cp:coreProperties>
</file>